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B2AEA" w14:textId="77777777" w:rsidR="001D6457" w:rsidRDefault="001D6457" w:rsidP="001D6457">
      <w:r>
        <w:rPr>
          <w:u w:val="single"/>
        </w:rPr>
        <w:t>Joan HOLME</w:t>
      </w:r>
      <w:r>
        <w:t xml:space="preserve">   </w:t>
      </w:r>
      <w:proofErr w:type="gramStart"/>
      <w:r>
        <w:t xml:space="preserve">   (</w:t>
      </w:r>
      <w:proofErr w:type="gramEnd"/>
      <w:r>
        <w:t>d.1473)</w:t>
      </w:r>
    </w:p>
    <w:p w14:paraId="3BEA177E" w14:textId="77777777" w:rsidR="001D6457" w:rsidRDefault="001D6457" w:rsidP="001D6457">
      <w:r>
        <w:t>of Stretton. Widow.</w:t>
      </w:r>
    </w:p>
    <w:p w14:paraId="1E94175D" w14:textId="77777777" w:rsidR="001D6457" w:rsidRDefault="001D6457" w:rsidP="001D6457"/>
    <w:p w14:paraId="3251156A" w14:textId="77777777" w:rsidR="001D6457" w:rsidRDefault="001D6457" w:rsidP="001D6457"/>
    <w:p w14:paraId="6BAF5A0C" w14:textId="77777777" w:rsidR="001D6457" w:rsidRDefault="001D6457" w:rsidP="001D6457">
      <w:r>
        <w:t>28 Jul.1473</w:t>
      </w:r>
      <w:r>
        <w:tab/>
        <w:t>Administration of her property and possessions was granted.</w:t>
      </w:r>
    </w:p>
    <w:p w14:paraId="411E76B2" w14:textId="77777777" w:rsidR="001D6457" w:rsidRDefault="001D6457" w:rsidP="001D6457">
      <w:r>
        <w:tab/>
      </w:r>
      <w:r>
        <w:tab/>
        <w:t>(W.Y.R. p.86)</w:t>
      </w:r>
    </w:p>
    <w:p w14:paraId="48BC59B7" w14:textId="77777777" w:rsidR="001D6457" w:rsidRDefault="001D6457" w:rsidP="001D6457"/>
    <w:p w14:paraId="7CCA8D28" w14:textId="77777777" w:rsidR="001D6457" w:rsidRDefault="001D6457" w:rsidP="001D6457"/>
    <w:p w14:paraId="019622E8" w14:textId="77777777" w:rsidR="001D6457" w:rsidRDefault="001D6457" w:rsidP="001D6457">
      <w:r>
        <w:t>7 October 2018</w:t>
      </w:r>
    </w:p>
    <w:p w14:paraId="3B81D1F3" w14:textId="77777777" w:rsidR="006B2F86" w:rsidRPr="00E71FC3" w:rsidRDefault="001D645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E348F" w14:textId="77777777" w:rsidR="001D6457" w:rsidRDefault="001D6457" w:rsidP="00E71FC3">
      <w:r>
        <w:separator/>
      </w:r>
    </w:p>
  </w:endnote>
  <w:endnote w:type="continuationSeparator" w:id="0">
    <w:p w14:paraId="37949A02" w14:textId="77777777" w:rsidR="001D6457" w:rsidRDefault="001D645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1CE2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01D55" w14:textId="77777777" w:rsidR="001D6457" w:rsidRDefault="001D6457" w:rsidP="00E71FC3">
      <w:r>
        <w:separator/>
      </w:r>
    </w:p>
  </w:footnote>
  <w:footnote w:type="continuationSeparator" w:id="0">
    <w:p w14:paraId="16631072" w14:textId="77777777" w:rsidR="001D6457" w:rsidRDefault="001D645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457"/>
    <w:rsid w:val="001A7C09"/>
    <w:rsid w:val="001D645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0525A"/>
  <w15:chartTrackingRefBased/>
  <w15:docId w15:val="{F2FB3CAF-CF83-4A55-A78A-74B91EDF5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645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2019-03-06T20:19:00Z</dcterms:created>
  <dcterms:modified xsi:type="dcterms:W3CDTF">2019-03-06T20:20:00Z</dcterms:modified>
</cp:coreProperties>
</file>